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BF48" w14:textId="77777777" w:rsidR="0086155D" w:rsidRDefault="0086155D" w:rsidP="0086155D">
      <w:pPr>
        <w:pStyle w:val="NoSpacing"/>
      </w:pPr>
      <w:r>
        <w:rPr>
          <w:u w:val="single"/>
        </w:rPr>
        <w:t>Brother John MARTYN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3803080C" w14:textId="77777777" w:rsidR="0086155D" w:rsidRDefault="0086155D" w:rsidP="0086155D">
      <w:pPr>
        <w:pStyle w:val="NoSpacing"/>
      </w:pPr>
      <w:r>
        <w:t>Canon of West Dereham, Norfolk.</w:t>
      </w:r>
    </w:p>
    <w:p w14:paraId="6758747F" w14:textId="77777777" w:rsidR="0086155D" w:rsidRDefault="0086155D" w:rsidP="0086155D">
      <w:pPr>
        <w:pStyle w:val="NoSpacing"/>
      </w:pPr>
    </w:p>
    <w:p w14:paraId="477A188F" w14:textId="77777777" w:rsidR="0086155D" w:rsidRDefault="0086155D" w:rsidP="0086155D">
      <w:pPr>
        <w:pStyle w:val="NoSpacing"/>
      </w:pPr>
    </w:p>
    <w:p w14:paraId="320CF96C" w14:textId="77777777" w:rsidR="0086155D" w:rsidRDefault="0086155D" w:rsidP="0086155D">
      <w:pPr>
        <w:pStyle w:val="NoSpacing"/>
      </w:pPr>
      <w:r>
        <w:t xml:space="preserve">  2 Sep.1482</w:t>
      </w:r>
      <w:r>
        <w:tab/>
        <w:t xml:space="preserve">He was instituted Vicar of Kirkby in </w:t>
      </w:r>
      <w:proofErr w:type="spellStart"/>
      <w:r>
        <w:t>Malhamdale</w:t>
      </w:r>
      <w:proofErr w:type="spellEnd"/>
      <w:r>
        <w:t>, West Riding of</w:t>
      </w:r>
    </w:p>
    <w:p w14:paraId="36C9650C" w14:textId="77777777" w:rsidR="0086155D" w:rsidRDefault="0086155D" w:rsidP="0086155D">
      <w:pPr>
        <w:pStyle w:val="NoSpacing"/>
      </w:pPr>
      <w:r>
        <w:tab/>
      </w:r>
      <w:r>
        <w:tab/>
        <w:t>Yorkshire.</w:t>
      </w:r>
    </w:p>
    <w:p w14:paraId="67365BC4" w14:textId="77777777" w:rsidR="0086155D" w:rsidRDefault="0086155D" w:rsidP="0086155D">
      <w:pPr>
        <w:pStyle w:val="NoSpacing"/>
      </w:pPr>
      <w:r>
        <w:tab/>
      </w:r>
      <w:r>
        <w:tab/>
        <w:t>(“The Register of Thomas Rotherham, Archbishop of York 1480-1500</w:t>
      </w:r>
    </w:p>
    <w:p w14:paraId="2B6B6950" w14:textId="77777777" w:rsidR="0086155D" w:rsidRDefault="0086155D" w:rsidP="0086155D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p.22)</w:t>
      </w:r>
    </w:p>
    <w:p w14:paraId="52B3E63F" w14:textId="77777777" w:rsidR="0086155D" w:rsidRDefault="0086155D" w:rsidP="0086155D">
      <w:pPr>
        <w:pStyle w:val="NoSpacing"/>
      </w:pPr>
    </w:p>
    <w:p w14:paraId="5A94E3F7" w14:textId="77777777" w:rsidR="0086155D" w:rsidRDefault="0086155D" w:rsidP="0086155D">
      <w:pPr>
        <w:pStyle w:val="NoSpacing"/>
      </w:pPr>
    </w:p>
    <w:p w14:paraId="1CFA55D9" w14:textId="77777777" w:rsidR="0086155D" w:rsidRDefault="0086155D" w:rsidP="0086155D">
      <w:pPr>
        <w:pStyle w:val="NoSpacing"/>
      </w:pPr>
      <w:r>
        <w:t>8 May 2019</w:t>
      </w:r>
    </w:p>
    <w:p w14:paraId="4ABC1483" w14:textId="77777777" w:rsidR="006B2F86" w:rsidRPr="00E71FC3" w:rsidRDefault="008615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09F54" w14:textId="77777777" w:rsidR="0086155D" w:rsidRDefault="0086155D" w:rsidP="00E71FC3">
      <w:pPr>
        <w:spacing w:after="0" w:line="240" w:lineRule="auto"/>
      </w:pPr>
      <w:r>
        <w:separator/>
      </w:r>
    </w:p>
  </w:endnote>
  <w:endnote w:type="continuationSeparator" w:id="0">
    <w:p w14:paraId="2BB41D07" w14:textId="77777777" w:rsidR="0086155D" w:rsidRDefault="008615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84E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79D66" w14:textId="77777777" w:rsidR="0086155D" w:rsidRDefault="0086155D" w:rsidP="00E71FC3">
      <w:pPr>
        <w:spacing w:after="0" w:line="240" w:lineRule="auto"/>
      </w:pPr>
      <w:r>
        <w:separator/>
      </w:r>
    </w:p>
  </w:footnote>
  <w:footnote w:type="continuationSeparator" w:id="0">
    <w:p w14:paraId="1DA3D357" w14:textId="77777777" w:rsidR="0086155D" w:rsidRDefault="008615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5D"/>
    <w:rsid w:val="001A7C09"/>
    <w:rsid w:val="00577BD5"/>
    <w:rsid w:val="00656CBA"/>
    <w:rsid w:val="006A1F77"/>
    <w:rsid w:val="00733BE7"/>
    <w:rsid w:val="008615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5FCB9"/>
  <w15:chartTrackingRefBased/>
  <w15:docId w15:val="{1D4F2245-FA9A-46C2-BBC3-0CA52143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2019-06-06T20:32:00Z</dcterms:created>
  <dcterms:modified xsi:type="dcterms:W3CDTF">2019-06-06T20:32:00Z</dcterms:modified>
</cp:coreProperties>
</file>